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36B" w:rsidRDefault="006E2881" w:rsidP="00E2536B">
      <w:pPr>
        <w:pStyle w:val="Title"/>
        <w:pBdr>
          <w:bottom w:val="none" w:sz="0" w:space="0" w:color="auto"/>
        </w:pBdr>
        <w:spacing w:after="100"/>
      </w:pPr>
      <w:r>
        <w:t>WM Wrapper Express: Pending Issues</w:t>
      </w:r>
    </w:p>
    <w:p w:rsidR="00E2536B" w:rsidRDefault="00E2536B" w:rsidP="009D4415">
      <w:pPr>
        <w:pBdr>
          <w:bottom w:val="single" w:sz="4" w:space="1" w:color="4F81BD" w:themeColor="accent1"/>
        </w:pBdr>
        <w:tabs>
          <w:tab w:val="right" w:pos="9360"/>
        </w:tabs>
      </w:pPr>
      <w:r w:rsidRPr="00E2536B">
        <w:rPr>
          <w:i/>
        </w:rPr>
        <w:t>Created by:</w:t>
      </w:r>
      <w:r>
        <w:t xml:space="preserve"> David Veeneman</w:t>
      </w:r>
      <w:r>
        <w:tab/>
      </w:r>
      <w:r>
        <w:rPr>
          <w:i/>
        </w:rPr>
        <w:t>Date:</w:t>
      </w:r>
      <w:r>
        <w:t xml:space="preserve"> </w:t>
      </w:r>
      <w:r w:rsidR="006E2881">
        <w:t>November 10, 2009</w:t>
      </w:r>
    </w:p>
    <w:p w:rsidR="00A96859" w:rsidRDefault="006E2881" w:rsidP="006E2881">
      <w:pPr>
        <w:pStyle w:val="ListParagraph"/>
        <w:numPr>
          <w:ilvl w:val="0"/>
          <w:numId w:val="4"/>
        </w:numPr>
        <w:tabs>
          <w:tab w:val="right" w:pos="9360"/>
        </w:tabs>
      </w:pPr>
      <w:r>
        <w:t>Installer crashing.</w:t>
      </w:r>
    </w:p>
    <w:sectPr w:rsidR="00A96859" w:rsidSect="00335CD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796" w:rsidRDefault="001E0796" w:rsidP="00717437">
      <w:pPr>
        <w:spacing w:after="0" w:line="240" w:lineRule="auto"/>
      </w:pPr>
      <w:r>
        <w:separator/>
      </w:r>
    </w:p>
  </w:endnote>
  <w:endnote w:type="continuationSeparator" w:id="0">
    <w:p w:rsidR="001E0796" w:rsidRDefault="001E0796" w:rsidP="00717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29328"/>
      <w:docPartObj>
        <w:docPartGallery w:val="Page Numbers (Bottom of Page)"/>
        <w:docPartUnique/>
      </w:docPartObj>
    </w:sdtPr>
    <w:sdtContent>
      <w:p w:rsidR="00471C7D" w:rsidRDefault="001E7556">
        <w:pPr>
          <w:pStyle w:val="Footer"/>
          <w:jc w:val="center"/>
        </w:pPr>
        <w:fldSimple w:instr=" PAGE   \* MERGEFORMAT ">
          <w:r w:rsidR="00FB638E">
            <w:rPr>
              <w:noProof/>
            </w:rPr>
            <w:t>1</w:t>
          </w:r>
        </w:fldSimple>
      </w:p>
    </w:sdtContent>
  </w:sdt>
  <w:p w:rsidR="00471C7D" w:rsidRDefault="00471C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796" w:rsidRDefault="001E0796" w:rsidP="00717437">
      <w:pPr>
        <w:spacing w:after="0" w:line="240" w:lineRule="auto"/>
      </w:pPr>
      <w:r>
        <w:separator/>
      </w:r>
    </w:p>
  </w:footnote>
  <w:footnote w:type="continuationSeparator" w:id="0">
    <w:p w:rsidR="001E0796" w:rsidRDefault="001E0796" w:rsidP="00717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84944"/>
    <w:multiLevelType w:val="hybridMultilevel"/>
    <w:tmpl w:val="07CA0A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656F83"/>
    <w:multiLevelType w:val="hybridMultilevel"/>
    <w:tmpl w:val="6DA84A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E046653"/>
    <w:multiLevelType w:val="hybridMultilevel"/>
    <w:tmpl w:val="CB2851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687BB2"/>
    <w:multiLevelType w:val="hybridMultilevel"/>
    <w:tmpl w:val="701EBF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F1146"/>
    <w:rsid w:val="000B0523"/>
    <w:rsid w:val="000C0909"/>
    <w:rsid w:val="00111F33"/>
    <w:rsid w:val="001E0796"/>
    <w:rsid w:val="001E7556"/>
    <w:rsid w:val="0022749B"/>
    <w:rsid w:val="00335CD4"/>
    <w:rsid w:val="00342A0F"/>
    <w:rsid w:val="004439ED"/>
    <w:rsid w:val="00471C7D"/>
    <w:rsid w:val="006B5ABB"/>
    <w:rsid w:val="006E2881"/>
    <w:rsid w:val="00717437"/>
    <w:rsid w:val="007A4E9C"/>
    <w:rsid w:val="00870A16"/>
    <w:rsid w:val="00895CF7"/>
    <w:rsid w:val="00940CD6"/>
    <w:rsid w:val="009D4415"/>
    <w:rsid w:val="009D5237"/>
    <w:rsid w:val="009F1146"/>
    <w:rsid w:val="00A96051"/>
    <w:rsid w:val="00A96859"/>
    <w:rsid w:val="00B44032"/>
    <w:rsid w:val="00B950BC"/>
    <w:rsid w:val="00C342D0"/>
    <w:rsid w:val="00C51D04"/>
    <w:rsid w:val="00D77814"/>
    <w:rsid w:val="00E2536B"/>
    <w:rsid w:val="00E6139F"/>
    <w:rsid w:val="00E954C4"/>
    <w:rsid w:val="00F41B55"/>
    <w:rsid w:val="00F462D4"/>
    <w:rsid w:val="00F651E0"/>
    <w:rsid w:val="00FB6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C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253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253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de">
    <w:name w:val="Code"/>
    <w:basedOn w:val="NoSpacing"/>
    <w:link w:val="CodeChar"/>
    <w:qFormat/>
    <w:rsid w:val="007A4E9C"/>
    <w:pPr>
      <w:shd w:val="clear" w:color="auto" w:fill="DBE5F1" w:themeFill="accent1" w:themeFillTint="33"/>
    </w:pPr>
    <w:rPr>
      <w:rFonts w:ascii="Courier New" w:hAnsi="Courier New" w:cs="Courier New"/>
      <w:noProof/>
      <w:sz w:val="16"/>
      <w:szCs w:val="16"/>
    </w:rPr>
  </w:style>
  <w:style w:type="paragraph" w:styleId="NoSpacing">
    <w:name w:val="No Spacing"/>
    <w:uiPriority w:val="1"/>
    <w:qFormat/>
    <w:rsid w:val="007A4E9C"/>
    <w:pPr>
      <w:spacing w:after="0" w:line="240" w:lineRule="auto"/>
    </w:pPr>
  </w:style>
  <w:style w:type="character" w:customStyle="1" w:styleId="CodeChar">
    <w:name w:val="Code Char"/>
    <w:basedOn w:val="DefaultParagraphFont"/>
    <w:link w:val="Code"/>
    <w:rsid w:val="007A4E9C"/>
    <w:rPr>
      <w:rFonts w:ascii="Courier New" w:hAnsi="Courier New" w:cs="Courier New"/>
      <w:noProof/>
      <w:sz w:val="16"/>
      <w:szCs w:val="16"/>
      <w:shd w:val="clear" w:color="auto" w:fill="DBE5F1" w:themeFill="accent1" w:themeFillTint="33"/>
    </w:rPr>
  </w:style>
  <w:style w:type="paragraph" w:styleId="ListParagraph">
    <w:name w:val="List Paragraph"/>
    <w:basedOn w:val="Normal"/>
    <w:uiPriority w:val="34"/>
    <w:qFormat/>
    <w:rsid w:val="00C342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4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2D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174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7437"/>
  </w:style>
  <w:style w:type="paragraph" w:styleId="Footer">
    <w:name w:val="footer"/>
    <w:basedOn w:val="Normal"/>
    <w:link w:val="FooterChar"/>
    <w:uiPriority w:val="99"/>
    <w:unhideWhenUsed/>
    <w:rsid w:val="007174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437"/>
  </w:style>
  <w:style w:type="character" w:customStyle="1" w:styleId="Code2">
    <w:name w:val="Code2"/>
    <w:basedOn w:val="DefaultParagraphFont"/>
    <w:uiPriority w:val="1"/>
    <w:qFormat/>
    <w:rsid w:val="00B950BC"/>
    <w:rPr>
      <w:rFonts w:ascii="Courier New" w:hAnsi="Courier New" w:cs="Courier New"/>
      <w:color w:val="943634" w:themeColor="accent2" w:themeShade="BF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cveeneman\AppData\Roaming\Microsoft\Templates\Development%20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Development Doc.dotx</Template>
  <TotalTime>3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C. Veeneman</dc:creator>
  <cp:lastModifiedBy>David C. Veeneman</cp:lastModifiedBy>
  <cp:revision>2</cp:revision>
  <dcterms:created xsi:type="dcterms:W3CDTF">2009-11-10T13:38:00Z</dcterms:created>
  <dcterms:modified xsi:type="dcterms:W3CDTF">2009-11-10T15:36:00Z</dcterms:modified>
</cp:coreProperties>
</file>